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291" w:rsidRDefault="003A7291" w:rsidP="003A7291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Richard BRADFORD</w:t>
      </w:r>
      <w:r>
        <w:rPr>
          <w:rFonts w:ascii="Marker Felt"/>
          <w:sz w:val="24"/>
          <w:szCs w:val="24"/>
        </w:rPr>
        <w:t xml:space="preserve">      (fl.1448)</w:t>
      </w:r>
    </w:p>
    <w:p w:rsidR="003A7291" w:rsidRDefault="003A7291" w:rsidP="003A7291">
      <w:pPr>
        <w:pStyle w:val="Body"/>
        <w:rPr>
          <w:rFonts w:ascii="Marker Felt" w:eastAsia="Marker Felt" w:hAnsi="Marker Felt" w:cs="Marker Felt"/>
          <w:sz w:val="24"/>
          <w:szCs w:val="24"/>
        </w:rPr>
      </w:pPr>
      <w:bookmarkStart w:id="0" w:name="_GoBack"/>
      <w:bookmarkEnd w:id="0"/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Walker.</w:t>
      </w:r>
    </w:p>
    <w:p w:rsidR="003A7291" w:rsidRDefault="003A7291" w:rsidP="003A7291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3A7291" w:rsidRDefault="003A7291" w:rsidP="003A7291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3A7291" w:rsidRDefault="003A7291" w:rsidP="003A7291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Freeman.  (R.F.Y. p.168)</w:t>
      </w:r>
    </w:p>
    <w:p w:rsidR="003A7291" w:rsidRDefault="003A7291" w:rsidP="003A7291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3A7291" w:rsidRDefault="003A7291" w:rsidP="003A7291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3A7291" w:rsidRDefault="003A7291" w:rsidP="003A7291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>20 November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291" w:rsidRDefault="003A7291" w:rsidP="00920DE3">
      <w:pPr>
        <w:spacing w:after="0" w:line="240" w:lineRule="auto"/>
      </w:pPr>
      <w:r>
        <w:separator/>
      </w:r>
    </w:p>
  </w:endnote>
  <w:endnote w:type="continuationSeparator" w:id="0">
    <w:p w:rsidR="003A7291" w:rsidRDefault="003A72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291" w:rsidRDefault="003A7291" w:rsidP="00920DE3">
      <w:pPr>
        <w:spacing w:after="0" w:line="240" w:lineRule="auto"/>
      </w:pPr>
      <w:r>
        <w:separator/>
      </w:r>
    </w:p>
  </w:footnote>
  <w:footnote w:type="continuationSeparator" w:id="0">
    <w:p w:rsidR="003A7291" w:rsidRDefault="003A72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91"/>
    <w:rsid w:val="00120749"/>
    <w:rsid w:val="003A729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A729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A729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2014-01-26T22:04:00Z</dcterms:created>
  <dcterms:modified xsi:type="dcterms:W3CDTF">2014-01-26T22:05:00Z</dcterms:modified>
</cp:coreProperties>
</file>